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3F807" w14:textId="77777777" w:rsidR="00AA56D2" w:rsidRPr="00F82FD9" w:rsidRDefault="00AA56D2" w:rsidP="00E6502E">
      <w:pPr>
        <w:tabs>
          <w:tab w:val="left" w:pos="6480"/>
        </w:tabs>
        <w:jc w:val="right"/>
        <w:rPr>
          <w:rFonts w:asciiTheme="minorHAnsi" w:hAnsiTheme="minorHAnsi"/>
          <w:sz w:val="22"/>
          <w:szCs w:val="22"/>
        </w:rPr>
      </w:pPr>
      <w:bookmarkStart w:id="0" w:name="Besedilo1"/>
    </w:p>
    <w:bookmarkEnd w:id="0"/>
    <w:p w14:paraId="1B0DB856" w14:textId="77777777" w:rsidR="00011C22" w:rsidRPr="0065683E" w:rsidRDefault="00011C22" w:rsidP="00011C22">
      <w:pPr>
        <w:tabs>
          <w:tab w:val="right" w:leader="dot" w:pos="4536"/>
          <w:tab w:val="center" w:pos="6804"/>
          <w:tab w:val="right" w:leader="dot" w:pos="9354"/>
        </w:tabs>
        <w:ind w:right="-2"/>
        <w:jc w:val="center"/>
        <w:rPr>
          <w:rFonts w:ascii="Calibri" w:hAnsi="Calibri"/>
          <w:b/>
          <w:sz w:val="22"/>
          <w:szCs w:val="22"/>
        </w:rPr>
      </w:pPr>
    </w:p>
    <w:p w14:paraId="786580D9" w14:textId="77777777" w:rsidR="00011C22" w:rsidRPr="0065683E" w:rsidRDefault="00011C22" w:rsidP="00011C22">
      <w:pPr>
        <w:tabs>
          <w:tab w:val="right" w:leader="dot" w:pos="4536"/>
          <w:tab w:val="center" w:pos="6804"/>
          <w:tab w:val="right" w:leader="dot" w:pos="9354"/>
        </w:tabs>
        <w:ind w:right="-2"/>
        <w:jc w:val="center"/>
        <w:rPr>
          <w:rFonts w:ascii="Calibri" w:hAnsi="Calibri"/>
          <w:b/>
          <w:sz w:val="22"/>
          <w:szCs w:val="22"/>
        </w:rPr>
      </w:pPr>
    </w:p>
    <w:p w14:paraId="690CFB37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>POVABILO K ODDAJI PONUDBE</w:t>
      </w:r>
    </w:p>
    <w:p w14:paraId="320E6CE2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6E73F643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71BB5236" w14:textId="4DC07A44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 xml:space="preserve">Naročnik </w:t>
      </w:r>
      <w:r w:rsidR="00A86B31" w:rsidRPr="006C0093">
        <w:rPr>
          <w:rFonts w:ascii="Calibri" w:hAnsi="Calibri" w:cs="Tahoma"/>
          <w:sz w:val="22"/>
          <w:szCs w:val="22"/>
        </w:rPr>
        <w:t>HOLDING KOBILARNA LIPICA, d.o.o., Lipica 5, 6210 Sežana</w:t>
      </w:r>
      <w:r w:rsidRPr="0065683E">
        <w:rPr>
          <w:rFonts w:ascii="Calibri" w:hAnsi="Calibri"/>
          <w:sz w:val="22"/>
          <w:szCs w:val="22"/>
        </w:rPr>
        <w:t>, oddaja javno naročilo in zato objavlja:</w:t>
      </w:r>
    </w:p>
    <w:p w14:paraId="3A4DD4C8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3E87CBA7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7A9C9B4F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 xml:space="preserve">javno naročilo za izbiro izvajalca (ODPRTI POSTOPEK) </w:t>
      </w:r>
    </w:p>
    <w:p w14:paraId="64FF1724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29279A38" w14:textId="77777777" w:rsidR="00011C22" w:rsidRPr="0065683E" w:rsidRDefault="00011C22" w:rsidP="00011C22">
      <w:pPr>
        <w:pStyle w:val="Navaden3"/>
        <w:jc w:val="center"/>
        <w:rPr>
          <w:rFonts w:ascii="Calibri" w:hAnsi="Calibri"/>
          <w:b/>
          <w:sz w:val="22"/>
          <w:szCs w:val="22"/>
        </w:rPr>
      </w:pPr>
    </w:p>
    <w:p w14:paraId="6F541D86" w14:textId="77777777" w:rsidR="00011C22" w:rsidRPr="00323CC4" w:rsidRDefault="00011C22" w:rsidP="00011C22"/>
    <w:p w14:paraId="79CCE432" w14:textId="757BA466" w:rsidR="00A86B31" w:rsidRDefault="00A86B31" w:rsidP="00A86B31">
      <w:pPr>
        <w:jc w:val="center"/>
        <w:rPr>
          <w:rFonts w:ascii="Calibri" w:hAnsi="Calibri"/>
          <w:b/>
          <w:sz w:val="28"/>
          <w:szCs w:val="20"/>
          <w:lang w:val="pl-PL"/>
        </w:rPr>
      </w:pPr>
      <w:r w:rsidRPr="00A348C1">
        <w:rPr>
          <w:rFonts w:ascii="Calibri" w:hAnsi="Calibri"/>
          <w:b/>
          <w:sz w:val="28"/>
          <w:szCs w:val="20"/>
          <w:lang w:val="pl-PL"/>
        </w:rPr>
        <w:t xml:space="preserve">Oprema </w:t>
      </w:r>
      <w:r w:rsidR="00F7117A">
        <w:rPr>
          <w:rFonts w:ascii="Calibri" w:hAnsi="Calibri"/>
          <w:b/>
          <w:sz w:val="28"/>
          <w:szCs w:val="20"/>
          <w:lang w:val="pl-PL"/>
        </w:rPr>
        <w:t>hotela in restavracije h</w:t>
      </w:r>
      <w:bookmarkStart w:id="1" w:name="_GoBack"/>
      <w:bookmarkEnd w:id="1"/>
      <w:r w:rsidRPr="00A348C1">
        <w:rPr>
          <w:rFonts w:ascii="Calibri" w:hAnsi="Calibri"/>
          <w:b/>
          <w:sz w:val="28"/>
          <w:szCs w:val="20"/>
          <w:lang w:val="pl-PL"/>
        </w:rPr>
        <w:t>otel</w:t>
      </w:r>
      <w:r w:rsidR="00F7117A">
        <w:rPr>
          <w:rFonts w:ascii="Calibri" w:hAnsi="Calibri"/>
          <w:b/>
          <w:sz w:val="28"/>
          <w:szCs w:val="20"/>
          <w:lang w:val="pl-PL"/>
        </w:rPr>
        <w:t>a</w:t>
      </w:r>
      <w:r w:rsidRPr="00A348C1">
        <w:rPr>
          <w:rFonts w:ascii="Calibri" w:hAnsi="Calibri"/>
          <w:b/>
          <w:sz w:val="28"/>
          <w:szCs w:val="20"/>
          <w:lang w:val="pl-PL"/>
        </w:rPr>
        <w:t xml:space="preserve"> Maestoso v Lipici</w:t>
      </w:r>
    </w:p>
    <w:p w14:paraId="094D0518" w14:textId="77777777" w:rsidR="003F7EFA" w:rsidRPr="00A348C1" w:rsidRDefault="003F7EFA" w:rsidP="00A86B31">
      <w:pPr>
        <w:jc w:val="center"/>
        <w:rPr>
          <w:rFonts w:ascii="Calibri" w:hAnsi="Calibri"/>
          <w:b/>
          <w:sz w:val="28"/>
          <w:szCs w:val="20"/>
          <w:lang w:val="pl-PL"/>
        </w:rPr>
      </w:pPr>
    </w:p>
    <w:p w14:paraId="76166889" w14:textId="0BB5BA86" w:rsidR="0068264F" w:rsidRPr="00C81D1E" w:rsidRDefault="00F7117A" w:rsidP="0068264F">
      <w:pPr>
        <w:ind w:left="2127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color w:val="000000"/>
          <w:sz w:val="24"/>
        </w:rPr>
        <w:t xml:space="preserve"> </w:t>
      </w:r>
    </w:p>
    <w:p w14:paraId="4181560B" w14:textId="77777777" w:rsidR="00011C22" w:rsidRPr="0065683E" w:rsidRDefault="00011C22" w:rsidP="00011C22">
      <w:pPr>
        <w:jc w:val="center"/>
        <w:rPr>
          <w:rFonts w:ascii="Calibri" w:hAnsi="Calibri"/>
          <w:sz w:val="22"/>
          <w:szCs w:val="22"/>
        </w:rPr>
      </w:pPr>
    </w:p>
    <w:p w14:paraId="19CEAFC0" w14:textId="77777777" w:rsidR="00011C22" w:rsidRPr="0065683E" w:rsidRDefault="00011C22" w:rsidP="00011C22">
      <w:pPr>
        <w:jc w:val="center"/>
        <w:rPr>
          <w:rFonts w:ascii="Calibri" w:hAnsi="Calibri"/>
          <w:sz w:val="22"/>
          <w:szCs w:val="22"/>
        </w:rPr>
      </w:pPr>
    </w:p>
    <w:p w14:paraId="1A764AD6" w14:textId="10069BCE" w:rsidR="00022532" w:rsidRPr="00F011C8" w:rsidRDefault="00011C22" w:rsidP="00022532">
      <w:pPr>
        <w:jc w:val="both"/>
        <w:rPr>
          <w:rFonts w:ascii="Calibri" w:hAnsi="Calibri" w:cs="Tahoma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>Ponudnika vabimo, da odda ponudbo za izvedbo javnega naročila.</w:t>
      </w:r>
      <w:r w:rsidR="00022532" w:rsidRPr="00022532">
        <w:rPr>
          <w:rFonts w:ascii="Calibri" w:hAnsi="Calibri" w:cs="Tahoma"/>
          <w:sz w:val="22"/>
          <w:szCs w:val="22"/>
        </w:rPr>
        <w:t xml:space="preserve"> </w:t>
      </w:r>
      <w:r w:rsidR="00891C92">
        <w:rPr>
          <w:rFonts w:ascii="Calibri" w:hAnsi="Calibri" w:cs="Tahoma"/>
          <w:sz w:val="22"/>
          <w:szCs w:val="22"/>
        </w:rPr>
        <w:t xml:space="preserve"> </w:t>
      </w:r>
    </w:p>
    <w:p w14:paraId="6EDD3AA8" w14:textId="77777777" w:rsidR="00011C22" w:rsidRPr="0065683E" w:rsidRDefault="00011C22" w:rsidP="00011C22">
      <w:pPr>
        <w:pStyle w:val="Navaden3"/>
        <w:rPr>
          <w:rFonts w:ascii="Calibri" w:hAnsi="Calibri"/>
          <w:sz w:val="22"/>
          <w:szCs w:val="22"/>
        </w:rPr>
      </w:pPr>
    </w:p>
    <w:p w14:paraId="7591A6FF" w14:textId="77777777" w:rsidR="00022532" w:rsidRDefault="00022532" w:rsidP="00011C22">
      <w:pPr>
        <w:pStyle w:val="Navaden3"/>
        <w:rPr>
          <w:rFonts w:ascii="Calibri" w:hAnsi="Calibri"/>
          <w:sz w:val="22"/>
          <w:szCs w:val="22"/>
        </w:rPr>
      </w:pPr>
    </w:p>
    <w:p w14:paraId="38203B0A" w14:textId="74C646A9" w:rsidR="00011C22" w:rsidRPr="0065683E" w:rsidRDefault="00011C22" w:rsidP="00011C22">
      <w:pPr>
        <w:pStyle w:val="Navaden3"/>
        <w:rPr>
          <w:rFonts w:ascii="Calibri" w:hAnsi="Calibri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 xml:space="preserve">VSEBINA </w:t>
      </w:r>
      <w:r>
        <w:rPr>
          <w:rFonts w:ascii="Calibri" w:hAnsi="Calibri"/>
          <w:sz w:val="22"/>
          <w:szCs w:val="22"/>
        </w:rPr>
        <w:t>dokumentacije v zvezi z oddajo javnega naročila</w:t>
      </w:r>
      <w:r w:rsidRPr="0065683E">
        <w:rPr>
          <w:rFonts w:ascii="Calibri" w:hAnsi="Calibri"/>
          <w:sz w:val="22"/>
          <w:szCs w:val="22"/>
        </w:rPr>
        <w:t xml:space="preserve"> je:</w:t>
      </w:r>
    </w:p>
    <w:p w14:paraId="4785B9C9" w14:textId="77777777" w:rsidR="00011C22" w:rsidRPr="0065683E" w:rsidRDefault="00011C22" w:rsidP="00011C22">
      <w:pPr>
        <w:pStyle w:val="Navaden3"/>
        <w:rPr>
          <w:rFonts w:ascii="Calibri" w:hAnsi="Calibri"/>
          <w:sz w:val="22"/>
          <w:szCs w:val="22"/>
        </w:rPr>
      </w:pPr>
    </w:p>
    <w:p w14:paraId="703534F9" w14:textId="77777777" w:rsidR="00011C22" w:rsidRPr="0051431A" w:rsidRDefault="00011C22" w:rsidP="00011C22">
      <w:pPr>
        <w:tabs>
          <w:tab w:val="left" w:pos="1985"/>
        </w:tabs>
        <w:spacing w:after="120"/>
        <w:jc w:val="both"/>
        <w:rPr>
          <w:rFonts w:ascii="Calibri" w:hAnsi="Calibri" w:cs="Tahoma"/>
          <w:sz w:val="22"/>
          <w:szCs w:val="22"/>
        </w:rPr>
      </w:pPr>
      <w:r w:rsidRPr="0051431A">
        <w:rPr>
          <w:rFonts w:ascii="Calibri" w:hAnsi="Calibri" w:cs="Tahoma"/>
          <w:sz w:val="22"/>
          <w:szCs w:val="22"/>
        </w:rPr>
        <w:t>Poglavje 1</w:t>
      </w:r>
      <w:r w:rsidRPr="0051431A">
        <w:rPr>
          <w:rFonts w:ascii="Calibri" w:hAnsi="Calibri" w:cs="Tahoma"/>
          <w:sz w:val="22"/>
          <w:szCs w:val="22"/>
        </w:rPr>
        <w:tab/>
        <w:t>Navodila ponudniku za izdelavo ponudbe;</w:t>
      </w:r>
    </w:p>
    <w:p w14:paraId="443E364F" w14:textId="6893EEB9" w:rsidR="00011C22" w:rsidRPr="0051431A" w:rsidRDefault="00011C22" w:rsidP="00011C22">
      <w:pPr>
        <w:tabs>
          <w:tab w:val="left" w:pos="1985"/>
        </w:tabs>
        <w:spacing w:after="120"/>
        <w:jc w:val="both"/>
        <w:rPr>
          <w:rFonts w:ascii="Calibri" w:hAnsi="Calibri" w:cs="Tahoma"/>
          <w:sz w:val="22"/>
          <w:szCs w:val="22"/>
        </w:rPr>
      </w:pPr>
      <w:r w:rsidRPr="0051431A">
        <w:rPr>
          <w:rFonts w:ascii="Calibri" w:hAnsi="Calibri" w:cs="Tahoma"/>
          <w:sz w:val="22"/>
          <w:szCs w:val="22"/>
        </w:rPr>
        <w:t xml:space="preserve">Poglavje 2    </w:t>
      </w:r>
      <w:r w:rsidRPr="0051431A">
        <w:rPr>
          <w:rFonts w:ascii="Calibri" w:hAnsi="Calibri" w:cs="Tahoma"/>
          <w:sz w:val="22"/>
          <w:szCs w:val="22"/>
        </w:rPr>
        <w:tab/>
        <w:t>Ponudbeni predračun (popis del s količinami</w:t>
      </w:r>
      <w:r w:rsidRPr="0058264C">
        <w:rPr>
          <w:rFonts w:ascii="Calibri" w:hAnsi="Calibri" w:cs="Tahoma"/>
          <w:sz w:val="22"/>
          <w:szCs w:val="22"/>
        </w:rPr>
        <w:t>);</w:t>
      </w:r>
      <w:r w:rsidRPr="0051431A">
        <w:rPr>
          <w:rFonts w:ascii="Calibri" w:hAnsi="Calibri" w:cs="Tahoma"/>
          <w:sz w:val="22"/>
          <w:szCs w:val="22"/>
        </w:rPr>
        <w:t xml:space="preserve"> </w:t>
      </w:r>
    </w:p>
    <w:p w14:paraId="21B6464C" w14:textId="2E2180EB" w:rsidR="00011C22" w:rsidRPr="00AE44E4" w:rsidRDefault="00011C22" w:rsidP="00011C22">
      <w:pPr>
        <w:tabs>
          <w:tab w:val="left" w:pos="1985"/>
        </w:tabs>
        <w:spacing w:after="120"/>
        <w:ind w:left="1985" w:hanging="1985"/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 xml:space="preserve">Poglavje 3   </w:t>
      </w:r>
      <w:r w:rsidRPr="0046493B">
        <w:rPr>
          <w:rFonts w:ascii="Calibri" w:hAnsi="Calibri" w:cs="Tahoma"/>
          <w:sz w:val="22"/>
          <w:szCs w:val="22"/>
        </w:rPr>
        <w:tab/>
      </w:r>
      <w:r w:rsidRPr="00EA3F19">
        <w:rPr>
          <w:rFonts w:ascii="Calibri" w:hAnsi="Calibri" w:cs="Tahoma"/>
          <w:sz w:val="22"/>
          <w:szCs w:val="22"/>
        </w:rPr>
        <w:t>PZI</w:t>
      </w:r>
      <w:r w:rsidR="00C43161" w:rsidRPr="00EA3F19">
        <w:rPr>
          <w:rFonts w:ascii="Calibri" w:hAnsi="Calibri" w:cs="Tahoma"/>
          <w:sz w:val="22"/>
          <w:szCs w:val="22"/>
        </w:rPr>
        <w:t xml:space="preserve">, </w:t>
      </w:r>
      <w:r w:rsidR="00C43161" w:rsidRPr="00AE44E4">
        <w:rPr>
          <w:rFonts w:ascii="Calibri" w:hAnsi="Calibri" w:cs="Tahoma"/>
          <w:sz w:val="22"/>
          <w:szCs w:val="22"/>
        </w:rPr>
        <w:t>Tehničn</w:t>
      </w:r>
      <w:r w:rsidR="00EA3F19" w:rsidRPr="00AE44E4">
        <w:rPr>
          <w:rFonts w:ascii="Calibri" w:hAnsi="Calibri" w:cs="Tahoma"/>
          <w:sz w:val="22"/>
          <w:szCs w:val="22"/>
        </w:rPr>
        <w:t>e zahteve</w:t>
      </w:r>
      <w:r w:rsidR="00C43161" w:rsidRPr="00AE44E4">
        <w:rPr>
          <w:rFonts w:ascii="Calibri" w:hAnsi="Calibri" w:cs="Tahoma"/>
          <w:sz w:val="22"/>
          <w:szCs w:val="22"/>
        </w:rPr>
        <w:t xml:space="preserve"> za izvedbo del</w:t>
      </w:r>
      <w:r w:rsidRPr="00AE44E4">
        <w:rPr>
          <w:rFonts w:ascii="Calibri" w:hAnsi="Calibri" w:cs="Tahoma"/>
          <w:sz w:val="22"/>
          <w:szCs w:val="22"/>
        </w:rPr>
        <w:t>;</w:t>
      </w:r>
    </w:p>
    <w:p w14:paraId="68B3A407" w14:textId="11155F58" w:rsidR="00011C22" w:rsidRPr="00AE44E4" w:rsidRDefault="00011C22" w:rsidP="00011C22">
      <w:pPr>
        <w:tabs>
          <w:tab w:val="left" w:pos="1985"/>
        </w:tabs>
        <w:spacing w:after="120"/>
        <w:jc w:val="both"/>
        <w:rPr>
          <w:rFonts w:ascii="Calibri" w:hAnsi="Calibri" w:cs="Tahoma"/>
          <w:sz w:val="22"/>
          <w:szCs w:val="22"/>
        </w:rPr>
      </w:pPr>
      <w:r w:rsidRPr="00AE44E4">
        <w:rPr>
          <w:rFonts w:ascii="Calibri" w:hAnsi="Calibri" w:cs="Tahoma"/>
          <w:sz w:val="22"/>
          <w:szCs w:val="22"/>
        </w:rPr>
        <w:t xml:space="preserve">Poglavje 4   </w:t>
      </w:r>
      <w:r w:rsidRPr="00AE44E4">
        <w:rPr>
          <w:rFonts w:ascii="Calibri" w:hAnsi="Calibri" w:cs="Tahoma"/>
          <w:sz w:val="22"/>
          <w:szCs w:val="22"/>
        </w:rPr>
        <w:tab/>
        <w:t>Obrazec ponudbe;</w:t>
      </w:r>
    </w:p>
    <w:p w14:paraId="4EA89940" w14:textId="600D5376" w:rsidR="00011C22" w:rsidRPr="0046493B" w:rsidRDefault="00011C22" w:rsidP="00011C22">
      <w:pPr>
        <w:tabs>
          <w:tab w:val="left" w:pos="1985"/>
        </w:tabs>
        <w:spacing w:after="120"/>
        <w:jc w:val="both"/>
        <w:rPr>
          <w:rFonts w:ascii="Calibri" w:hAnsi="Calibri" w:cs="Tahoma"/>
          <w:sz w:val="22"/>
          <w:szCs w:val="22"/>
        </w:rPr>
      </w:pPr>
      <w:r w:rsidRPr="00AE44E4">
        <w:rPr>
          <w:rFonts w:ascii="Calibri" w:hAnsi="Calibri" w:cs="Tahoma"/>
          <w:sz w:val="22"/>
          <w:szCs w:val="22"/>
        </w:rPr>
        <w:t xml:space="preserve">Poglavje 5    </w:t>
      </w:r>
      <w:r w:rsidRPr="00AE44E4">
        <w:rPr>
          <w:rFonts w:ascii="Calibri" w:hAnsi="Calibri" w:cs="Tahoma"/>
          <w:sz w:val="22"/>
          <w:szCs w:val="22"/>
        </w:rPr>
        <w:tab/>
        <w:t>Vzorec pogodbe;</w:t>
      </w:r>
    </w:p>
    <w:p w14:paraId="350C1DFE" w14:textId="77777777" w:rsidR="00011C22" w:rsidRPr="0046493B" w:rsidRDefault="00011C22" w:rsidP="00011C22">
      <w:pPr>
        <w:tabs>
          <w:tab w:val="left" w:pos="1985"/>
        </w:tabs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 xml:space="preserve">Poglavje 6    </w:t>
      </w:r>
      <w:r w:rsidRPr="0046493B">
        <w:rPr>
          <w:rFonts w:ascii="Calibri" w:hAnsi="Calibri" w:cs="Tahoma"/>
          <w:sz w:val="22"/>
          <w:szCs w:val="22"/>
        </w:rPr>
        <w:tab/>
        <w:t>Vzorec garancije za resnost ponudbe,</w:t>
      </w:r>
    </w:p>
    <w:p w14:paraId="2CE768C6" w14:textId="072B57F8" w:rsidR="00011C22" w:rsidRPr="0046493B" w:rsidRDefault="00011C22" w:rsidP="00011C22">
      <w:pPr>
        <w:tabs>
          <w:tab w:val="left" w:pos="1985"/>
        </w:tabs>
        <w:ind w:left="1985" w:hanging="1447"/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ab/>
        <w:t>Vzorec garancije za dobro izvedbo pogodbenih obveznosti,</w:t>
      </w:r>
    </w:p>
    <w:p w14:paraId="24DA78FC" w14:textId="5CD89983" w:rsidR="00751605" w:rsidRDefault="00751605" w:rsidP="00011C22">
      <w:pPr>
        <w:tabs>
          <w:tab w:val="left" w:pos="1985"/>
        </w:tabs>
        <w:ind w:left="1985" w:hanging="1447"/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ab/>
        <w:t>Vzorec garancije za odpravo napak v garancijskem roku;</w:t>
      </w:r>
    </w:p>
    <w:p w14:paraId="0D0E705C" w14:textId="77777777" w:rsidR="00817A97" w:rsidRPr="0046493B" w:rsidRDefault="00817A97" w:rsidP="00011C22">
      <w:pPr>
        <w:tabs>
          <w:tab w:val="left" w:pos="1985"/>
        </w:tabs>
        <w:ind w:left="1985" w:hanging="1447"/>
        <w:jc w:val="both"/>
        <w:rPr>
          <w:rFonts w:ascii="Calibri" w:hAnsi="Calibri" w:cs="Tahoma"/>
          <w:sz w:val="22"/>
          <w:szCs w:val="22"/>
        </w:rPr>
      </w:pPr>
    </w:p>
    <w:p w14:paraId="793842BB" w14:textId="77777777" w:rsidR="00011C22" w:rsidRPr="0046493B" w:rsidRDefault="00011C22" w:rsidP="0010310D">
      <w:pPr>
        <w:tabs>
          <w:tab w:val="left" w:pos="1985"/>
        </w:tabs>
        <w:spacing w:after="120"/>
        <w:ind w:left="1985" w:hanging="1985"/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>Poglavje 7</w:t>
      </w:r>
      <w:r w:rsidRPr="0046493B">
        <w:rPr>
          <w:rFonts w:ascii="Calibri" w:hAnsi="Calibri" w:cs="Tahoma"/>
          <w:sz w:val="22"/>
          <w:szCs w:val="22"/>
        </w:rPr>
        <w:tab/>
        <w:t>Obrazci za ugotavljanje sposobnosti ponudnika v skladu z zahtevami Poglavja 1</w:t>
      </w:r>
      <w:r w:rsidRPr="0010310D">
        <w:rPr>
          <w:rFonts w:ascii="Calibri" w:hAnsi="Calibri" w:cs="Tahoma"/>
          <w:sz w:val="22"/>
          <w:szCs w:val="22"/>
        </w:rPr>
        <w:t>;</w:t>
      </w:r>
    </w:p>
    <w:p w14:paraId="0005DB9B" w14:textId="7A47B21A" w:rsidR="00011C22" w:rsidRDefault="00011C22" w:rsidP="00FB2ECC">
      <w:pPr>
        <w:tabs>
          <w:tab w:val="left" w:pos="1985"/>
        </w:tabs>
        <w:spacing w:after="120"/>
        <w:ind w:left="1985"/>
        <w:jc w:val="both"/>
      </w:pPr>
      <w:r w:rsidRPr="00817A97">
        <w:rPr>
          <w:rFonts w:ascii="Calibri" w:hAnsi="Calibri" w:cs="Tahoma"/>
          <w:sz w:val="22"/>
          <w:szCs w:val="22"/>
        </w:rPr>
        <w:t>ESPD obrazec.</w:t>
      </w:r>
    </w:p>
    <w:p w14:paraId="5A69AA48" w14:textId="77777777" w:rsidR="00D15C89" w:rsidRPr="00F82FD9" w:rsidRDefault="00D15C89" w:rsidP="004612F0">
      <w:pPr>
        <w:tabs>
          <w:tab w:val="left" w:pos="6480"/>
        </w:tabs>
        <w:jc w:val="right"/>
        <w:rPr>
          <w:rFonts w:asciiTheme="minorHAnsi" w:hAnsiTheme="minorHAnsi"/>
          <w:sz w:val="22"/>
          <w:szCs w:val="22"/>
        </w:rPr>
      </w:pPr>
    </w:p>
    <w:sectPr w:rsidR="00D15C89" w:rsidRPr="00F82FD9" w:rsidSect="00B96BF0">
      <w:headerReference w:type="default" r:id="rId12"/>
      <w:headerReference w:type="first" r:id="rId13"/>
      <w:pgSz w:w="11906" w:h="16838"/>
      <w:pgMar w:top="1134" w:right="1134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D6873" w14:textId="77777777" w:rsidR="0003609D" w:rsidRDefault="0003609D">
      <w:r>
        <w:separator/>
      </w:r>
    </w:p>
  </w:endnote>
  <w:endnote w:type="continuationSeparator" w:id="0">
    <w:p w14:paraId="528CD08D" w14:textId="77777777" w:rsidR="0003609D" w:rsidRDefault="0003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InterstateCE-Black">
    <w:altName w:val="Arial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InterstateCE-Bold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InterstateCE-Regular">
    <w:altName w:val="Arial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1CE57" w14:textId="77777777" w:rsidR="0003609D" w:rsidRDefault="0003609D">
      <w:r>
        <w:separator/>
      </w:r>
    </w:p>
  </w:footnote>
  <w:footnote w:type="continuationSeparator" w:id="0">
    <w:p w14:paraId="7A5630B8" w14:textId="77777777" w:rsidR="0003609D" w:rsidRDefault="00036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F8382" w14:textId="77777777" w:rsidR="00664221" w:rsidRDefault="00664221" w:rsidP="00664221">
    <w:pPr>
      <w:pStyle w:val="Glava"/>
      <w:ind w:left="-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86580" w14:textId="6E4CF9ED" w:rsidR="005E6D5F" w:rsidRPr="0051431A" w:rsidRDefault="00A86B31" w:rsidP="005E6D5F">
    <w:pPr>
      <w:tabs>
        <w:tab w:val="center" w:pos="4536"/>
        <w:tab w:val="right" w:pos="9072"/>
      </w:tabs>
      <w:jc w:val="center"/>
    </w:pPr>
    <w:r w:rsidRPr="006C0093">
      <w:rPr>
        <w:rFonts w:ascii="Calibri" w:hAnsi="Calibri"/>
        <w:i/>
        <w:noProof/>
        <w:sz w:val="28"/>
        <w:szCs w:val="20"/>
      </w:rPr>
      <w:drawing>
        <wp:inline distT="0" distB="0" distL="0" distR="0" wp14:anchorId="23936E03" wp14:editId="262B82FD">
          <wp:extent cx="584200" cy="831850"/>
          <wp:effectExtent l="0" t="0" r="6350" b="0"/>
          <wp:docPr id="1" name="Slika 1" descr="Logo man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an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C0093">
      <w:rPr>
        <w:rFonts w:ascii="Calibri" w:hAnsi="Calibri"/>
        <w:i/>
        <w:sz w:val="28"/>
        <w:szCs w:val="20"/>
      </w:rPr>
      <w:t xml:space="preserve">HOLDING KOBILARNA LIPICA, d.o.o., Lipica 5, 6210 Sežana, Slovenija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70336"/>
    <w:multiLevelType w:val="hybridMultilevel"/>
    <w:tmpl w:val="B364A59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DD25511"/>
    <w:multiLevelType w:val="multilevel"/>
    <w:tmpl w:val="24C4CD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730C0"/>
    <w:multiLevelType w:val="hybridMultilevel"/>
    <w:tmpl w:val="A4A0168E"/>
    <w:lvl w:ilvl="0" w:tplc="60D42DCE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8FF"/>
    <w:rsid w:val="00011C22"/>
    <w:rsid w:val="00022532"/>
    <w:rsid w:val="00023061"/>
    <w:rsid w:val="00035A99"/>
    <w:rsid w:val="0003609D"/>
    <w:rsid w:val="00053F90"/>
    <w:rsid w:val="000579D1"/>
    <w:rsid w:val="000C4DB3"/>
    <w:rsid w:val="000E74CB"/>
    <w:rsid w:val="0010310D"/>
    <w:rsid w:val="001278FF"/>
    <w:rsid w:val="00144B8D"/>
    <w:rsid w:val="00166D0C"/>
    <w:rsid w:val="001C1463"/>
    <w:rsid w:val="001C4073"/>
    <w:rsid w:val="00235283"/>
    <w:rsid w:val="00245BD1"/>
    <w:rsid w:val="002D0814"/>
    <w:rsid w:val="003548F6"/>
    <w:rsid w:val="00365A23"/>
    <w:rsid w:val="003B417F"/>
    <w:rsid w:val="003F7EFA"/>
    <w:rsid w:val="004612F0"/>
    <w:rsid w:val="0046493B"/>
    <w:rsid w:val="004A3A9D"/>
    <w:rsid w:val="004D421F"/>
    <w:rsid w:val="00536D68"/>
    <w:rsid w:val="0058097C"/>
    <w:rsid w:val="0058264C"/>
    <w:rsid w:val="005E6D5F"/>
    <w:rsid w:val="006271D5"/>
    <w:rsid w:val="0062752C"/>
    <w:rsid w:val="00664221"/>
    <w:rsid w:val="0068264F"/>
    <w:rsid w:val="00693CEB"/>
    <w:rsid w:val="00751605"/>
    <w:rsid w:val="00780F52"/>
    <w:rsid w:val="007C3B73"/>
    <w:rsid w:val="007C45D4"/>
    <w:rsid w:val="00801B8E"/>
    <w:rsid w:val="00817A97"/>
    <w:rsid w:val="00891C92"/>
    <w:rsid w:val="00892C15"/>
    <w:rsid w:val="00941743"/>
    <w:rsid w:val="009637DE"/>
    <w:rsid w:val="00971AE1"/>
    <w:rsid w:val="0097428F"/>
    <w:rsid w:val="009B5257"/>
    <w:rsid w:val="00A04FB2"/>
    <w:rsid w:val="00A1650D"/>
    <w:rsid w:val="00A276B3"/>
    <w:rsid w:val="00A35E4A"/>
    <w:rsid w:val="00A86B31"/>
    <w:rsid w:val="00AA56D2"/>
    <w:rsid w:val="00AE44E4"/>
    <w:rsid w:val="00AF3B20"/>
    <w:rsid w:val="00B60B67"/>
    <w:rsid w:val="00B73C7D"/>
    <w:rsid w:val="00B96BF0"/>
    <w:rsid w:val="00C32BFA"/>
    <w:rsid w:val="00C43161"/>
    <w:rsid w:val="00C51D16"/>
    <w:rsid w:val="00C8595C"/>
    <w:rsid w:val="00D028AE"/>
    <w:rsid w:val="00D15C89"/>
    <w:rsid w:val="00D37210"/>
    <w:rsid w:val="00D479FC"/>
    <w:rsid w:val="00D67AF6"/>
    <w:rsid w:val="00DA0C53"/>
    <w:rsid w:val="00E31228"/>
    <w:rsid w:val="00E6502E"/>
    <w:rsid w:val="00EA3F19"/>
    <w:rsid w:val="00EC44DB"/>
    <w:rsid w:val="00F342AA"/>
    <w:rsid w:val="00F5133D"/>
    <w:rsid w:val="00F7117A"/>
    <w:rsid w:val="00F82FD9"/>
    <w:rsid w:val="00FB240D"/>
    <w:rsid w:val="00FB2ECC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C38CB04"/>
  <w15:docId w15:val="{1EC53C63-E995-4AAE-8386-FF68AE7D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813C8"/>
    <w:rPr>
      <w:rFonts w:ascii="InterstateCE-Light" w:hAnsi="InterstateCE-Light"/>
      <w:szCs w:val="24"/>
    </w:rPr>
  </w:style>
  <w:style w:type="paragraph" w:styleId="Naslov1">
    <w:name w:val="heading 1"/>
    <w:basedOn w:val="Navaden"/>
    <w:next w:val="Navaden"/>
    <w:qFormat/>
    <w:rsid w:val="009813C8"/>
    <w:pPr>
      <w:keepNext/>
      <w:spacing w:before="240" w:after="60"/>
      <w:outlineLvl w:val="0"/>
    </w:pPr>
    <w:rPr>
      <w:rFonts w:ascii="InterstateCE-Black" w:hAnsi="InterstateCE-Black" w:cs="Arial"/>
      <w:bCs/>
      <w:kern w:val="32"/>
      <w:sz w:val="26"/>
      <w:szCs w:val="32"/>
    </w:rPr>
  </w:style>
  <w:style w:type="paragraph" w:styleId="Naslov2">
    <w:name w:val="heading 2"/>
    <w:basedOn w:val="Navaden"/>
    <w:next w:val="Navaden"/>
    <w:qFormat/>
    <w:rsid w:val="009813C8"/>
    <w:pPr>
      <w:keepNext/>
      <w:spacing w:before="240" w:after="60"/>
      <w:outlineLvl w:val="1"/>
    </w:pPr>
    <w:rPr>
      <w:rFonts w:ascii="InterstateCE-Bold" w:hAnsi="InterstateCE-Bold" w:cs="Arial"/>
      <w:bCs/>
      <w:iCs/>
      <w:szCs w:val="28"/>
    </w:rPr>
  </w:style>
  <w:style w:type="paragraph" w:styleId="Naslov3">
    <w:name w:val="heading 3"/>
    <w:basedOn w:val="Navaden"/>
    <w:next w:val="Navaden"/>
    <w:qFormat/>
    <w:rsid w:val="009813C8"/>
    <w:pPr>
      <w:keepNext/>
      <w:spacing w:before="240" w:after="60"/>
      <w:outlineLvl w:val="2"/>
    </w:pPr>
    <w:rPr>
      <w:rFonts w:ascii="InterstateCE-Regular" w:hAnsi="InterstateCE-Regular" w:cs="Arial"/>
      <w:bCs/>
      <w:sz w:val="22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">
    <w:name w:val="Alinea"/>
    <w:basedOn w:val="Navaden"/>
    <w:rsid w:val="00894799"/>
    <w:pPr>
      <w:numPr>
        <w:numId w:val="1"/>
      </w:numPr>
      <w:ind w:left="714" w:hanging="357"/>
      <w:jc w:val="both"/>
    </w:pPr>
  </w:style>
  <w:style w:type="table" w:styleId="Tabelamrea">
    <w:name w:val="Table Grid"/>
    <w:basedOn w:val="Navadnatabela"/>
    <w:rsid w:val="00557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3">
    <w:name w:val="Navaden 3"/>
    <w:basedOn w:val="Navaden"/>
    <w:uiPriority w:val="99"/>
    <w:rsid w:val="001718AD"/>
    <w:pPr>
      <w:spacing w:after="60"/>
      <w:jc w:val="both"/>
    </w:pPr>
  </w:style>
  <w:style w:type="paragraph" w:styleId="Glava">
    <w:name w:val="header"/>
    <w:basedOn w:val="Navaden"/>
    <w:rsid w:val="00472A6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472A66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66D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66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francetic\Documents\MOJE%20DELO%202008%20in%20naprej\CGP\DARS%20dopis%20plus%20SQ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F820EADCB5A44934993A15A7FBEC8" ma:contentTypeVersion="0" ma:contentTypeDescription="Ustvari nov dokument." ma:contentTypeScope="" ma:versionID="2619195c577e3d3059651da91fee8de1">
  <xsd:schema xmlns:xsd="http://www.w3.org/2001/XMLSchema" xmlns:xs="http://www.w3.org/2001/XMLSchema" xmlns:p="http://schemas.microsoft.com/office/2006/metadata/properties" xmlns:ns2="af6dba77-87b6-460d-b6da-519837642e3b" xmlns:ns3="1209390d-bf17-4439-acfe-fe8b99f01797" targetNamespace="http://schemas.microsoft.com/office/2006/metadata/properties" ma:root="true" ma:fieldsID="e0ef6cc0b5aec9b66a5736122ae63005" ns2:_="" ns3:_="">
    <xsd:import namespace="af6dba77-87b6-460d-b6da-519837642e3b"/>
    <xsd:import namespace="1209390d-bf17-4439-acfe-fe8b99f017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ip_x0020_dokumen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dba77-87b6-460d-b6da-519837642e3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Obdrži ID" ma:description="Obdrži ID pri dodajanju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9390d-bf17-4439-acfe-fe8b99f01797" elementFormDefault="qualified">
    <xsd:import namespace="http://schemas.microsoft.com/office/2006/documentManagement/types"/>
    <xsd:import namespace="http://schemas.microsoft.com/office/infopath/2007/PartnerControls"/>
    <xsd:element name="Tip_x0020_dokumenta" ma:index="11" nillable="true" ma:displayName="Tip dokumenta" ma:internalName="Tip_x0020_dokument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ip_x0020_dokumenta xmlns="1209390d-bf17-4439-acfe-fe8b99f01797">Dopis</Tip_x0020_dokumenta>
    <_dlc_DocId xmlns="af6dba77-87b6-460d-b6da-519837642e3b">J2F33SWEZ2VD-189-132</_dlc_DocId>
    <_dlc_DocIdUrl xmlns="af6dba77-87b6-460d-b6da-519837642e3b">
      <Url>http://darsnet/Docs/_layouts/15/DocIdRedir.aspx?ID=J2F33SWEZ2VD-189-132</Url>
      <Description>J2F33SWEZ2VD-189-132</Description>
    </_dlc_DocIdUrl>
    <_dlc_DocIdPersistId xmlns="af6dba77-87b6-460d-b6da-519837642e3b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08D6E2-825B-47D7-BF6A-E84FE887C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dba77-87b6-460d-b6da-519837642e3b"/>
    <ds:schemaRef ds:uri="1209390d-bf17-4439-acfe-fe8b99f017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6204A6-7CD3-434F-8EE3-8EBAACBFCB9C}">
  <ds:schemaRefs>
    <ds:schemaRef ds:uri="http://schemas.microsoft.com/office/2006/metadata/properties"/>
    <ds:schemaRef ds:uri="1209390d-bf17-4439-acfe-fe8b99f01797"/>
    <ds:schemaRef ds:uri="af6dba77-87b6-460d-b6da-519837642e3b"/>
  </ds:schemaRefs>
</ds:datastoreItem>
</file>

<file path=customXml/itemProps3.xml><?xml version="1.0" encoding="utf-8"?>
<ds:datastoreItem xmlns:ds="http://schemas.openxmlformats.org/officeDocument/2006/customXml" ds:itemID="{21C80C95-E023-4627-98F6-D4023A458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23B06A-3A1B-467B-865E-77783B11992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FB079F-4633-489D-BC47-E04B8766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DARS dopis plus SQI.dotx</Template>
  <TotalTime>78</TotalTime>
  <Pages>1</Pages>
  <Words>120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DARS dopis plus SQI</vt:lpstr>
      <vt:lpstr>Štev</vt:lpstr>
    </vt:vector>
  </TitlesOfParts>
  <Company>dars d.d.</Company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DARS dopis plus SQI</dc:title>
  <dc:creator>DARS</dc:creator>
  <cp:lastModifiedBy>Mara Bertok</cp:lastModifiedBy>
  <cp:revision>14</cp:revision>
  <cp:lastPrinted>2020-06-16T13:30:00Z</cp:lastPrinted>
  <dcterms:created xsi:type="dcterms:W3CDTF">2020-02-10T15:11:00Z</dcterms:created>
  <dcterms:modified xsi:type="dcterms:W3CDTF">2020-10-27T08:36:00Z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0x010100872F820EADCB5A44934993A15A7FBEC8</vt:lpwstr>
  </property>
  <property fmtid="{D5CDD505-2E9C-101B-9397-08002B2CF9AE}" pid="3" name="_dlc_DocIdItemGuid">
    <vt:lpwstr>bad54eee-03cb-48a0-aef9-b6b0fe9cc93f</vt:lpwstr>
  </property>
  <property fmtid="{D5CDD505-2E9C-101B-9397-08002B2CF9AE}" pid="4" name="Order">
    <vt:r8>2600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</Properties>
</file>